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468CF" w14:textId="77777777" w:rsidR="005F1E35" w:rsidRDefault="005F1E35" w:rsidP="005F1E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de RYNGELEY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669595F4" w14:textId="77777777" w:rsidR="005F1E35" w:rsidRDefault="005F1E35" w:rsidP="005F1E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Staffordshire.</w:t>
      </w:r>
    </w:p>
    <w:p w14:paraId="13A699CB" w14:textId="77777777" w:rsidR="005F1E35" w:rsidRDefault="005F1E35" w:rsidP="005F1E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66C6A7" w14:textId="77777777" w:rsidR="005F1E35" w:rsidRDefault="005F1E35" w:rsidP="005F1E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DFE090" w14:textId="77777777" w:rsidR="005F1E35" w:rsidRDefault="005F1E35" w:rsidP="005F1E35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to levy and collect in Staffordshire the tax of a </w:t>
      </w:r>
      <w:proofErr w:type="gramStart"/>
      <w:r>
        <w:rPr>
          <w:rFonts w:ascii="Times New Roman" w:hAnsi="Times New Roman" w:cs="Times New Roman"/>
          <w:sz w:val="24"/>
          <w:szCs w:val="24"/>
        </w:rPr>
        <w:t>fifteenth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B6E3BC" w14:textId="77777777" w:rsidR="005F1E35" w:rsidRDefault="005F1E35" w:rsidP="005F1E35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and a tenth granted to the King at the last Parliament.</w:t>
      </w:r>
    </w:p>
    <w:p w14:paraId="544B5AAB" w14:textId="77777777" w:rsidR="005F1E35" w:rsidRDefault="005F1E35" w:rsidP="005F1E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p.187)</w:t>
      </w:r>
    </w:p>
    <w:p w14:paraId="69E234E0" w14:textId="77777777" w:rsidR="005F1E35" w:rsidRDefault="005F1E35" w:rsidP="005F1E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135EA7" w14:textId="77777777" w:rsidR="005F1E35" w:rsidRDefault="005F1E35" w:rsidP="005F1E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22E803" w14:textId="77777777" w:rsidR="005F1E35" w:rsidRDefault="005F1E35" w:rsidP="005F1E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May 2021</w:t>
      </w:r>
    </w:p>
    <w:p w14:paraId="7F286D8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3D169" w14:textId="77777777" w:rsidR="005F1E35" w:rsidRDefault="005F1E35" w:rsidP="009139A6">
      <w:r>
        <w:separator/>
      </w:r>
    </w:p>
  </w:endnote>
  <w:endnote w:type="continuationSeparator" w:id="0">
    <w:p w14:paraId="07E9ACF8" w14:textId="77777777" w:rsidR="005F1E35" w:rsidRDefault="005F1E3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39D8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C5BF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A211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ED033" w14:textId="77777777" w:rsidR="005F1E35" w:rsidRDefault="005F1E35" w:rsidP="009139A6">
      <w:r>
        <w:separator/>
      </w:r>
    </w:p>
  </w:footnote>
  <w:footnote w:type="continuationSeparator" w:id="0">
    <w:p w14:paraId="3FC53F1D" w14:textId="77777777" w:rsidR="005F1E35" w:rsidRDefault="005F1E3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19BE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F2BE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7E99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E35"/>
    <w:rsid w:val="000666E0"/>
    <w:rsid w:val="002510B7"/>
    <w:rsid w:val="005C130B"/>
    <w:rsid w:val="005F1E35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A3491"/>
  <w15:chartTrackingRefBased/>
  <w15:docId w15:val="{50A820CA-52EE-43BE-8A4D-F7310BE23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2021-05-28T17:57:00Z</dcterms:created>
  <dcterms:modified xsi:type="dcterms:W3CDTF">2021-05-28T17:57:00Z</dcterms:modified>
</cp:coreProperties>
</file>